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F33CF" w14:textId="77777777" w:rsidR="008A24ED" w:rsidRPr="00690BA6" w:rsidRDefault="008A24ED" w:rsidP="008A24E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BACHILLER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95341FF" w14:textId="77777777" w:rsidR="008A24ED" w:rsidRDefault="008A24ED" w:rsidP="008A24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A17BD83" w14:textId="77777777" w:rsidR="008A24ED" w:rsidRDefault="008A24ED" w:rsidP="008A24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E1751" w14:textId="77777777" w:rsidR="008A24ED" w:rsidRDefault="008A24ED" w:rsidP="008A24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15843" w14:textId="77777777" w:rsidR="008A24ED" w:rsidRDefault="008A24ED" w:rsidP="008A24E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6D83FA5F" w14:textId="77777777" w:rsidR="008A24ED" w:rsidRDefault="008A24ED" w:rsidP="008A24E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B290E69" w14:textId="77777777" w:rsidR="008A24ED" w:rsidRDefault="008A24ED" w:rsidP="008A24E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711AD4BE" w14:textId="77777777" w:rsidR="008A24ED" w:rsidRDefault="008A24ED" w:rsidP="008A24E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D606DF1" w14:textId="77777777" w:rsidR="008A24ED" w:rsidRDefault="008A24ED" w:rsidP="008A24E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7668633" w14:textId="77777777" w:rsidR="008A24ED" w:rsidRDefault="008A24ED" w:rsidP="008A24E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03AF35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33F63" w14:textId="77777777" w:rsidR="008A24ED" w:rsidRDefault="008A24ED" w:rsidP="009139A6">
      <w:r>
        <w:separator/>
      </w:r>
    </w:p>
  </w:endnote>
  <w:endnote w:type="continuationSeparator" w:id="0">
    <w:p w14:paraId="68AFB05E" w14:textId="77777777" w:rsidR="008A24ED" w:rsidRDefault="008A24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6F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CFB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C02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AD11B" w14:textId="77777777" w:rsidR="008A24ED" w:rsidRDefault="008A24ED" w:rsidP="009139A6">
      <w:r>
        <w:separator/>
      </w:r>
    </w:p>
  </w:footnote>
  <w:footnote w:type="continuationSeparator" w:id="0">
    <w:p w14:paraId="77CD9AAA" w14:textId="77777777" w:rsidR="008A24ED" w:rsidRDefault="008A24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42F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B9B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A92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ED"/>
    <w:rsid w:val="000666E0"/>
    <w:rsid w:val="002510B7"/>
    <w:rsid w:val="005C130B"/>
    <w:rsid w:val="00826F5C"/>
    <w:rsid w:val="008A24ED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5B351"/>
  <w15:chartTrackingRefBased/>
  <w15:docId w15:val="{300B036E-FBA3-4FE3-BD0E-EBEF097B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2021-04-12T11:23:00Z</dcterms:created>
  <dcterms:modified xsi:type="dcterms:W3CDTF">2021-04-12T11:23:00Z</dcterms:modified>
</cp:coreProperties>
</file>